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95B89" w14:textId="50EDACAF" w:rsidR="000F5550" w:rsidRDefault="00D94572">
      <w:bookmarkStart w:id="0" w:name="_GoBack"/>
      <w:bookmarkEnd w:id="0"/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49068C31" wp14:editId="024B8F0E">
            <wp:simplePos x="0" y="0"/>
            <wp:positionH relativeFrom="column">
              <wp:posOffset>4827182</wp:posOffset>
            </wp:positionH>
            <wp:positionV relativeFrom="paragraph">
              <wp:posOffset>1516912</wp:posOffset>
            </wp:positionV>
            <wp:extent cx="2452577" cy="809763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CV Full Lockup_Simple_Horiz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52577" cy="8097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B98224" wp14:editId="61C28414">
                <wp:simplePos x="0" y="0"/>
                <wp:positionH relativeFrom="column">
                  <wp:posOffset>1080135</wp:posOffset>
                </wp:positionH>
                <wp:positionV relativeFrom="paragraph">
                  <wp:posOffset>5717540</wp:posOffset>
                </wp:positionV>
                <wp:extent cx="5143500" cy="1257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1435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15F1F7" w14:textId="77777777" w:rsidR="00484E70" w:rsidRPr="00484E70" w:rsidRDefault="004D2E8E" w:rsidP="00484E70">
                            <w:pP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Any additional information e</w:t>
                            </w:r>
                            <w:r w:rsidR="00805611"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g</w:t>
                            </w:r>
                            <w:r w:rsidR="00805611"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05611"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“Email the Safe Church Representative to indicate you will attend.”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B98224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85.05pt;margin-top:450.2pt;width:405pt;height:9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" filled="f" stroked="f">
                <v:path arrowok="t"/>
                <v:textbox inset=",7.2pt,,7.2pt">
                  <w:txbxContent>
                    <w:p w14:paraId="3815F1F7" w14:textId="77777777" w:rsidR="00484E70" w:rsidRPr="00484E70" w:rsidRDefault="004D2E8E" w:rsidP="00484E70">
                      <w:pPr>
                        <w:rPr>
                          <w:rFonts w:ascii="Calibri" w:hAnsi="Calibri"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>Any additional information e</w:t>
                      </w:r>
                      <w:r w:rsidR="00805611">
                        <w:rPr>
                          <w:rFonts w:ascii="Calibri" w:hAnsi="Calibri"/>
                          <w:sz w:val="32"/>
                          <w:szCs w:val="32"/>
                        </w:rPr>
                        <w:t>.</w:t>
                      </w:r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>g</w:t>
                      </w:r>
                      <w:r w:rsidR="00805611">
                        <w:rPr>
                          <w:rFonts w:ascii="Calibri" w:hAnsi="Calibri"/>
                          <w:sz w:val="32"/>
                          <w:szCs w:val="32"/>
                        </w:rPr>
                        <w:t>.</w:t>
                      </w:r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 xml:space="preserve"> </w:t>
                      </w:r>
                      <w:r w:rsidR="00805611">
                        <w:rPr>
                          <w:rFonts w:ascii="Calibri" w:hAnsi="Calibri"/>
                          <w:sz w:val="32"/>
                          <w:szCs w:val="32"/>
                        </w:rPr>
                        <w:t>“Email the Safe Church Representative to indicate you will attend.”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51EDC5" wp14:editId="281B9E19">
                <wp:simplePos x="0" y="0"/>
                <wp:positionH relativeFrom="column">
                  <wp:posOffset>2223135</wp:posOffset>
                </wp:positionH>
                <wp:positionV relativeFrom="paragraph">
                  <wp:posOffset>4231640</wp:posOffset>
                </wp:positionV>
                <wp:extent cx="4572000" cy="5715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720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524A6F" w14:textId="77777777" w:rsidR="00484E70" w:rsidRPr="004D2E8E" w:rsidRDefault="004D2E8E">
                            <w:pPr>
                              <w:rPr>
                                <w:rFonts w:ascii="Calibri" w:hAnsi="Calibri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alibri" w:hAnsi="Calibri"/>
                                <w:sz w:val="48"/>
                                <w:szCs w:val="48"/>
                              </w:rPr>
                              <w:t>L</w:t>
                            </w:r>
                            <w:r w:rsidRPr="004D2E8E">
                              <w:rPr>
                                <w:rFonts w:ascii="Calibri" w:hAnsi="Calibri"/>
                                <w:sz w:val="48"/>
                                <w:szCs w:val="48"/>
                              </w:rPr>
                              <w:t>ocation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51EDC5" id="Text Box 6" o:spid="_x0000_s1027" type="#_x0000_t202" style="position:absolute;margin-left:175.05pt;margin-top:333.2pt;width:5in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" filled="f" stroked="f">
                <v:path arrowok="t"/>
                <v:textbox inset=",7.2pt,,7.2pt">
                  <w:txbxContent>
                    <w:p w14:paraId="6C524A6F" w14:textId="77777777" w:rsidR="00484E70" w:rsidRPr="004D2E8E" w:rsidRDefault="004D2E8E">
                      <w:pPr>
                        <w:rPr>
                          <w:rFonts w:ascii="Calibri" w:hAnsi="Calibri"/>
                          <w:sz w:val="48"/>
                          <w:szCs w:val="48"/>
                        </w:rPr>
                      </w:pPr>
                      <w:r>
                        <w:rPr>
                          <w:rFonts w:ascii="Calibri" w:hAnsi="Calibri"/>
                          <w:sz w:val="48"/>
                          <w:szCs w:val="48"/>
                        </w:rPr>
                        <w:t>L</w:t>
                      </w:r>
                      <w:r w:rsidRPr="004D2E8E">
                        <w:rPr>
                          <w:rFonts w:ascii="Calibri" w:hAnsi="Calibri"/>
                          <w:sz w:val="48"/>
                          <w:szCs w:val="48"/>
                        </w:rPr>
                        <w:t>ocation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68CDE8D" wp14:editId="2542AD47">
                <wp:simplePos x="0" y="0"/>
                <wp:positionH relativeFrom="column">
                  <wp:posOffset>2223135</wp:posOffset>
                </wp:positionH>
                <wp:positionV relativeFrom="paragraph">
                  <wp:posOffset>5031740</wp:posOffset>
                </wp:positionV>
                <wp:extent cx="4572000" cy="571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720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62BE76" w14:textId="77777777" w:rsidR="00484E70" w:rsidRPr="004D2E8E" w:rsidRDefault="004D2E8E" w:rsidP="00484E70">
                            <w:pPr>
                              <w:rPr>
                                <w:rFonts w:ascii="Calibri" w:hAnsi="Calibri"/>
                                <w:sz w:val="48"/>
                                <w:szCs w:val="48"/>
                              </w:rPr>
                            </w:pPr>
                            <w:r w:rsidRPr="004D2E8E">
                              <w:rPr>
                                <w:rFonts w:ascii="Calibri" w:hAnsi="Calibri"/>
                                <w:sz w:val="48"/>
                                <w:szCs w:val="48"/>
                              </w:rPr>
                              <w:t>Date and time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8CDE8D" id="Text Box 8" o:spid="_x0000_s1028" type="#_x0000_t202" style="position:absolute;margin-left:175.05pt;margin-top:396.2pt;width:5in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" filled="f" stroked="f">
                <v:path arrowok="t"/>
                <v:textbox inset=",7.2pt,,7.2pt">
                  <w:txbxContent>
                    <w:p w14:paraId="5E62BE76" w14:textId="77777777" w:rsidR="00484E70" w:rsidRPr="004D2E8E" w:rsidRDefault="004D2E8E" w:rsidP="00484E70">
                      <w:pPr>
                        <w:rPr>
                          <w:rFonts w:ascii="Calibri" w:hAnsi="Calibri"/>
                          <w:sz w:val="48"/>
                          <w:szCs w:val="48"/>
                        </w:rPr>
                      </w:pPr>
                      <w:r w:rsidRPr="004D2E8E">
                        <w:rPr>
                          <w:rFonts w:ascii="Calibri" w:hAnsi="Calibri"/>
                          <w:sz w:val="48"/>
                          <w:szCs w:val="48"/>
                        </w:rPr>
                        <w:t>Date and time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09FE3F68" wp14:editId="79D33E9C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563485" cy="10694035"/>
            <wp:effectExtent l="0" t="0" r="0" b="0"/>
            <wp:wrapNone/>
            <wp:docPr id="7" name="Pictur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485" cy="10694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F5550" w:rsidSect="00926282">
      <w:pgSz w:w="11900" w:h="16840"/>
      <w:pgMar w:top="0" w:right="0" w:bottom="0" w:left="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9"/>
  <w:embedSystemFont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611"/>
    <w:rsid w:val="000F5550"/>
    <w:rsid w:val="001C28E0"/>
    <w:rsid w:val="00484E70"/>
    <w:rsid w:val="004D2E8E"/>
    <w:rsid w:val="007A260F"/>
    <w:rsid w:val="00805611"/>
    <w:rsid w:val="008403CE"/>
    <w:rsid w:val="00926282"/>
    <w:rsid w:val="00A253E2"/>
    <w:rsid w:val="00C94ADA"/>
    <w:rsid w:val="00D9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9E355AB"/>
  <w14:defaultImageDpi w14:val="300"/>
  <w15:chartTrackingRefBased/>
  <w15:docId w15:val="{F2498ADE-6AF0-4131-9B4F-4D65EEB38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628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6282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19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onabligh\Documents\Training\Training%20Materials\SCU_A4_Template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76A759B-1323-9C48-B539-355621149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C:\Users\fionabligh\Documents\Training\Training Materials\SCU_A4_Template2.dot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Links>
    <vt:vector size="6" baseType="variant">
      <vt:variant>
        <vt:i4>2228264</vt:i4>
      </vt:variant>
      <vt:variant>
        <vt:i4>-1</vt:i4>
      </vt:variant>
      <vt:variant>
        <vt:i4>1031</vt:i4>
      </vt:variant>
      <vt:variant>
        <vt:i4>1</vt:i4>
      </vt:variant>
      <vt:variant>
        <vt:lpwstr>SCU_WordTemp2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fionabligh</dc:creator>
  <cp:keywords/>
  <dc:description/>
  <cp:lastModifiedBy>Fiona Bligh</cp:lastModifiedBy>
  <cp:revision>2</cp:revision>
  <dcterms:created xsi:type="dcterms:W3CDTF">2020-01-27T11:39:00Z</dcterms:created>
  <dcterms:modified xsi:type="dcterms:W3CDTF">2020-01-27T11:39:00Z</dcterms:modified>
</cp:coreProperties>
</file>